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0"/>
        <w:gridCol w:w="706"/>
        <w:gridCol w:w="8169"/>
        <w:gridCol w:w="556"/>
        <w:gridCol w:w="556"/>
        <w:gridCol w:w="556"/>
      </w:tblGrid>
      <w:tr w:rsidR="00B9412A" w:rsidRPr="00A63A63" w:rsidTr="00EC199F">
        <w:trPr>
          <w:trHeight w:val="537"/>
        </w:trPr>
        <w:tc>
          <w:tcPr>
            <w:tcW w:w="1235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C1237A">
            <w:pPr>
              <w:rPr>
                <w:b/>
              </w:rPr>
            </w:pPr>
            <w:r w:rsidRPr="001D41FF">
              <w:rPr>
                <w:b/>
              </w:rPr>
              <w:t>ЕНГЛЕСКИ ЈЕЗИК</w:t>
            </w:r>
            <w:r>
              <w:rPr>
                <w:b/>
              </w:rPr>
              <w:t xml:space="preserve"> РАЗРЕД: </w:t>
            </w:r>
            <w:r>
              <w:rPr>
                <w:b/>
                <w:lang w:val="en-US"/>
              </w:rPr>
              <w:t xml:space="preserve"> 1</w:t>
            </w:r>
            <w:r>
              <w:rPr>
                <w:b/>
                <w:lang w:val="sr-Cyrl-CS"/>
              </w:rPr>
              <w:t xml:space="preserve">. разред средње школе       </w:t>
            </w:r>
            <w:r>
              <w:rPr>
                <w:b/>
              </w:rPr>
              <w:t>УЏБЕНИК:</w:t>
            </w:r>
            <w:r>
              <w:rPr>
                <w:b/>
                <w:lang w:val="en-US"/>
              </w:rPr>
              <w:t xml:space="preserve">Traveller pre – intermediate </w:t>
            </w:r>
            <w:r>
              <w:t>(Дата Статус)</w:t>
            </w:r>
          </w:p>
        </w:tc>
      </w:tr>
      <w:tr w:rsidR="00B9412A" w:rsidRPr="00A63A63" w:rsidTr="00E17F87">
        <w:tc>
          <w:tcPr>
            <w:tcW w:w="1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  <w:rPr>
                <w:b/>
                <w:sz w:val="20"/>
                <w:szCs w:val="20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 xml:space="preserve">Редни број и назив наст. </w:t>
            </w:r>
            <w:r>
              <w:rPr>
                <w:b/>
                <w:sz w:val="20"/>
                <w:szCs w:val="20"/>
                <w:lang w:val="sr-Cyrl-CS"/>
              </w:rPr>
              <w:t>т</w:t>
            </w:r>
            <w:r w:rsidRPr="00A63A63">
              <w:rPr>
                <w:b/>
                <w:sz w:val="20"/>
                <w:szCs w:val="20"/>
                <w:lang w:val="sr-Cyrl-CS"/>
              </w:rPr>
              <w:t>еме</w:t>
            </w:r>
          </w:p>
          <w:p w:rsidR="00B9412A" w:rsidRDefault="00B9412A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B9412A" w:rsidRDefault="00B9412A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B9412A" w:rsidRDefault="00B9412A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B9412A" w:rsidRDefault="00B9412A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1</w:t>
            </w:r>
          </w:p>
          <w:p w:rsidR="00B9412A" w:rsidRDefault="00B9412A" w:rsidP="00B71F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B9412A" w:rsidRDefault="00B9412A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YOUTH CULTURE</w:t>
            </w:r>
          </w:p>
          <w:p w:rsidR="00B9412A" w:rsidRPr="004A6C76" w:rsidRDefault="00B9412A" w:rsidP="00B71F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Ред. број</w:t>
            </w:r>
          </w:p>
          <w:p w:rsidR="00B9412A" w:rsidRPr="00A63A63" w:rsidRDefault="00B9412A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часа</w:t>
            </w:r>
          </w:p>
        </w:tc>
        <w:tc>
          <w:tcPr>
            <w:tcW w:w="81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A63A63">
              <w:rPr>
                <w:b/>
                <w:sz w:val="28"/>
                <w:szCs w:val="28"/>
                <w:lang w:val="sr-Cyrl-CS"/>
              </w:rPr>
              <w:t>Назив наставне јединице</w:t>
            </w:r>
          </w:p>
        </w:tc>
        <w:tc>
          <w:tcPr>
            <w:tcW w:w="16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Тип часа</w:t>
            </w:r>
          </w:p>
        </w:tc>
      </w:tr>
      <w:tr w:rsidR="00B9412A" w:rsidRPr="00A63A63" w:rsidTr="00E17F87">
        <w:trPr>
          <w:cantSplit/>
          <w:trHeight w:val="1134"/>
        </w:trPr>
        <w:tc>
          <w:tcPr>
            <w:tcW w:w="18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</w:p>
        </w:tc>
        <w:tc>
          <w:tcPr>
            <w:tcW w:w="81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9412A" w:rsidRPr="00A63A63" w:rsidRDefault="00B9412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9412A" w:rsidRPr="00A63A63" w:rsidRDefault="00B9412A" w:rsidP="00B71F62">
            <w:pPr>
              <w:ind w:left="113" w:right="113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утврђив.</w:t>
            </w:r>
          </w:p>
          <w:p w:rsidR="00B9412A" w:rsidRPr="00A63A63" w:rsidRDefault="00B9412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9412A" w:rsidRPr="00A63A63" w:rsidRDefault="00B9412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остал</w:t>
            </w:r>
            <w:r w:rsidRPr="00A63A63">
              <w:rPr>
                <w:b/>
                <w:sz w:val="20"/>
                <w:szCs w:val="20"/>
              </w:rPr>
              <w:t>и</w:t>
            </w:r>
            <w:r w:rsidRPr="00A63A63">
              <w:rPr>
                <w:b/>
                <w:sz w:val="20"/>
                <w:szCs w:val="20"/>
                <w:lang w:val="sr-Cyrl-CS"/>
              </w:rPr>
              <w:t xml:space="preserve"> типови</w:t>
            </w:r>
          </w:p>
          <w:p w:rsidR="00B9412A" w:rsidRPr="00A63A63" w:rsidRDefault="00B9412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1a – What's up?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Default="00B9412A" w:rsidP="00F245E8">
            <w:r>
              <w:rPr>
                <w:sz w:val="22"/>
                <w:szCs w:val="22"/>
              </w:rPr>
              <w:t>1b – Keep in Touch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1c – That's me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1d – Good role models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F245E8">
            <w:r>
              <w:rPr>
                <w:sz w:val="22"/>
                <w:szCs w:val="22"/>
              </w:rPr>
              <w:t>1e – Friendly faces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Culture page - Fandoms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1 Round up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2.</w:t>
            </w:r>
          </w:p>
          <w:p w:rsidR="00B9412A" w:rsidRDefault="00B9412A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2</w:t>
            </w:r>
          </w:p>
          <w:p w:rsidR="00B9412A" w:rsidRDefault="00B9412A" w:rsidP="00B71F62">
            <w:pPr>
              <w:jc w:val="center"/>
              <w:rPr>
                <w:b/>
              </w:rPr>
            </w:pPr>
          </w:p>
          <w:p w:rsidR="00B9412A" w:rsidRPr="00A63A63" w:rsidRDefault="00B9412A" w:rsidP="00F245E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WHAT AN EXPERIENCE!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2a – What happened?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F245E8">
            <w:r>
              <w:rPr>
                <w:sz w:val="22"/>
                <w:szCs w:val="22"/>
              </w:rPr>
              <w:t>2b – Just taste it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2c – Believe it or not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2d - Adventure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F245E8">
            <w:r>
              <w:rPr>
                <w:sz w:val="22"/>
                <w:szCs w:val="22"/>
              </w:rPr>
              <w:t>2e – Broaden your mind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F245E8">
            <w:r>
              <w:rPr>
                <w:sz w:val="22"/>
                <w:szCs w:val="22"/>
              </w:rPr>
              <w:t>Cross curricular page – Who really discovered America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2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B71F62">
            <w:r>
              <w:rPr>
                <w:sz w:val="22"/>
                <w:szCs w:val="22"/>
              </w:rPr>
              <w:t>Song – Broaden your mind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B71F62">
            <w:r>
              <w:rPr>
                <w:sz w:val="22"/>
                <w:szCs w:val="22"/>
              </w:rPr>
              <w:t>Test 1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9412A" w:rsidRPr="00A63A63" w:rsidTr="00E17F87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E17F87">
            <w:pPr>
              <w:jc w:val="center"/>
              <w:rPr>
                <w:b/>
              </w:rPr>
            </w:pPr>
          </w:p>
          <w:p w:rsidR="00B9412A" w:rsidRDefault="00B9412A" w:rsidP="00E17F87">
            <w:pPr>
              <w:jc w:val="center"/>
              <w:rPr>
                <w:b/>
              </w:rPr>
            </w:pPr>
          </w:p>
          <w:p w:rsidR="00B9412A" w:rsidRDefault="00B9412A" w:rsidP="00E17F87">
            <w:pPr>
              <w:jc w:val="center"/>
              <w:rPr>
                <w:b/>
              </w:rPr>
            </w:pPr>
          </w:p>
          <w:p w:rsidR="00B9412A" w:rsidRPr="00A63A63" w:rsidRDefault="00B9412A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3.</w:t>
            </w:r>
          </w:p>
          <w:p w:rsidR="00B9412A" w:rsidRDefault="00B9412A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3</w:t>
            </w:r>
          </w:p>
          <w:p w:rsidR="00B9412A" w:rsidRPr="00A63A63" w:rsidRDefault="00B9412A" w:rsidP="00E17F87">
            <w:pPr>
              <w:jc w:val="center"/>
            </w:pPr>
            <w:r>
              <w:rPr>
                <w:b/>
                <w:sz w:val="22"/>
                <w:szCs w:val="22"/>
              </w:rPr>
              <w:t>GOING PLACES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970031">
            <w:r>
              <w:rPr>
                <w:sz w:val="22"/>
                <w:szCs w:val="22"/>
              </w:rPr>
              <w:t>3a – What's your destination?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92CCB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Default="00B9412A" w:rsidP="00970031">
            <w:r>
              <w:rPr>
                <w:sz w:val="22"/>
                <w:szCs w:val="22"/>
              </w:rPr>
              <w:t>3b – Dos and don'ts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970031">
            <w:r>
              <w:rPr>
                <w:sz w:val="22"/>
                <w:szCs w:val="22"/>
              </w:rPr>
              <w:t>3c – Where to stay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970031">
            <w:r>
              <w:rPr>
                <w:sz w:val="22"/>
                <w:szCs w:val="22"/>
              </w:rPr>
              <w:t>3d  –Natural beauty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970031">
            <w:r>
              <w:rPr>
                <w:sz w:val="22"/>
                <w:szCs w:val="22"/>
              </w:rPr>
              <w:t>3e – Urban life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970031">
            <w:r>
              <w:rPr>
                <w:sz w:val="22"/>
                <w:szCs w:val="22"/>
              </w:rPr>
              <w:t xml:space="preserve">Culture page – Famous Landmarks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3 Round up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E17F87" w:rsidRDefault="00B9412A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Preparation for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569E3" w:rsidRDefault="00B9412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E17F87" w:rsidRDefault="00B9412A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E17F87" w:rsidRDefault="00B9412A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Correction of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9412A" w:rsidRPr="00A63A63" w:rsidTr="00E13376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4.</w:t>
            </w:r>
          </w:p>
          <w:p w:rsidR="00B9412A" w:rsidRDefault="00B9412A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4</w:t>
            </w:r>
          </w:p>
          <w:p w:rsidR="00B9412A" w:rsidRPr="00A63A63" w:rsidRDefault="00B9412A" w:rsidP="00F245E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NOWADAYS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970031">
            <w:r>
              <w:rPr>
                <w:sz w:val="22"/>
                <w:szCs w:val="22"/>
              </w:rPr>
              <w:t>4a – Is it worth buying?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Default="00B9412A" w:rsidP="00970031">
            <w:r>
              <w:rPr>
                <w:sz w:val="22"/>
                <w:szCs w:val="22"/>
              </w:rPr>
              <w:t>4b – Only time will tell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970031">
            <w:r>
              <w:rPr>
                <w:sz w:val="22"/>
                <w:szCs w:val="22"/>
              </w:rPr>
              <w:t>4c – A quick note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EC750E">
            <w:r>
              <w:rPr>
                <w:sz w:val="22"/>
                <w:szCs w:val="22"/>
              </w:rPr>
              <w:t xml:space="preserve">4d  – What an idea!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EC750E">
            <w:r>
              <w:rPr>
                <w:sz w:val="22"/>
                <w:szCs w:val="22"/>
              </w:rPr>
              <w:t>4e – Can you live without it?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17772F">
            <w:r>
              <w:rPr>
                <w:sz w:val="22"/>
                <w:szCs w:val="22"/>
              </w:rPr>
              <w:t>Cross curricular page – Green roofs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4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EC750E">
            <w:r>
              <w:rPr>
                <w:sz w:val="22"/>
                <w:szCs w:val="22"/>
              </w:rPr>
              <w:t>Song - Modern Life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EC199F">
            <w:pPr>
              <w:jc w:val="center"/>
              <w:rPr>
                <w:b/>
              </w:rPr>
            </w:pPr>
          </w:p>
          <w:p w:rsidR="00B9412A" w:rsidRDefault="00B9412A" w:rsidP="00EC199F">
            <w:pPr>
              <w:jc w:val="center"/>
              <w:rPr>
                <w:b/>
              </w:rPr>
            </w:pPr>
          </w:p>
          <w:p w:rsidR="00B9412A" w:rsidRPr="00A63A63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B9412A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5</w:t>
            </w:r>
          </w:p>
          <w:p w:rsidR="00B9412A" w:rsidRPr="00A63A63" w:rsidRDefault="00B9412A" w:rsidP="00EC199F">
            <w:pPr>
              <w:jc w:val="center"/>
            </w:pPr>
            <w:r>
              <w:rPr>
                <w:b/>
                <w:sz w:val="22"/>
                <w:szCs w:val="22"/>
              </w:rPr>
              <w:t>HELP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EC750E">
            <w:r>
              <w:rPr>
                <w:sz w:val="22"/>
                <w:szCs w:val="22"/>
              </w:rPr>
              <w:t>5a – How are you feeling?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EC750E">
            <w:r>
              <w:rPr>
                <w:sz w:val="22"/>
                <w:szCs w:val="22"/>
              </w:rPr>
              <w:t>5b – When in danger...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>5c – A word of advice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38.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12A" w:rsidRPr="00A63A63" w:rsidRDefault="00B9412A" w:rsidP="00EC750E">
            <w:r>
              <w:rPr>
                <w:sz w:val="22"/>
                <w:szCs w:val="22"/>
              </w:rPr>
              <w:t>5d – In the news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991E80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412A" w:rsidRPr="002B6A55" w:rsidRDefault="00B9412A" w:rsidP="00B71F62">
            <w:r>
              <w:rPr>
                <w:sz w:val="22"/>
                <w:szCs w:val="22"/>
              </w:rPr>
              <w:t xml:space="preserve">5e – That's not funny 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991E80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C1237A">
            <w:pPr>
              <w:jc w:val="center"/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A93D82">
            <w:r>
              <w:rPr>
                <w:sz w:val="22"/>
                <w:szCs w:val="22"/>
              </w:rPr>
              <w:t>Culture page – Emergency telephone numbers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5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>Test 2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9412A" w:rsidRPr="00A63A63" w:rsidTr="00E17F87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B9412A" w:rsidRDefault="00B9412A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B9412A" w:rsidRDefault="00B9412A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B9412A" w:rsidRPr="00A63A63" w:rsidRDefault="00B9412A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B9412A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B9412A" w:rsidRPr="00A63A63" w:rsidRDefault="00B9412A" w:rsidP="00F245E8">
            <w:pPr>
              <w:jc w:val="center"/>
            </w:pPr>
            <w:r>
              <w:rPr>
                <w:b/>
                <w:sz w:val="22"/>
                <w:szCs w:val="22"/>
              </w:rPr>
              <w:t>TIME OUT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6a – Feeling sporty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BE27EC">
            <w:r>
              <w:rPr>
                <w:sz w:val="22"/>
                <w:szCs w:val="22"/>
              </w:rPr>
              <w:t>6b – Thrills and spills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 xml:space="preserve">6c – Hot spots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6d  – It's showtime!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BE27EC">
            <w:r>
              <w:rPr>
                <w:sz w:val="22"/>
                <w:szCs w:val="22"/>
              </w:rPr>
              <w:t>6e – Lights, camera, action!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>Cross curricular page – Music genres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49.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6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4EE6" w:rsidRDefault="00B9412A" w:rsidP="00B71F62">
            <w:pPr>
              <w:rPr>
                <w:b/>
                <w:color w:val="0070C0"/>
              </w:rPr>
            </w:pPr>
            <w:r w:rsidRPr="002B4EE6">
              <w:rPr>
                <w:b/>
                <w:color w:val="0070C0"/>
                <w:sz w:val="22"/>
                <w:szCs w:val="22"/>
              </w:rPr>
              <w:t>Prepara</w:t>
            </w:r>
            <w:r>
              <w:rPr>
                <w:b/>
                <w:color w:val="0070C0"/>
                <w:sz w:val="22"/>
                <w:szCs w:val="22"/>
              </w:rPr>
              <w:t>tion for 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4EE6" w:rsidRDefault="00B9412A" w:rsidP="00B71F62">
            <w:pPr>
              <w:rPr>
                <w:b/>
                <w:color w:val="0070C0"/>
              </w:rPr>
            </w:pPr>
            <w:r w:rsidRPr="002B4EE6">
              <w:rPr>
                <w:b/>
                <w:color w:val="0070C0"/>
                <w:sz w:val="22"/>
                <w:szCs w:val="22"/>
              </w:rPr>
              <w:t xml:space="preserve">The Second Written </w:t>
            </w:r>
            <w:r>
              <w:rPr>
                <w:b/>
                <w:color w:val="0070C0"/>
                <w:sz w:val="22"/>
                <w:szCs w:val="22"/>
              </w:rPr>
              <w:t>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9412A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4EE6" w:rsidRDefault="00B9412A" w:rsidP="00B71F62">
            <w:pPr>
              <w:rPr>
                <w:b/>
                <w:color w:val="0070C0"/>
              </w:rPr>
            </w:pPr>
            <w:r w:rsidRPr="002B4EE6">
              <w:rPr>
                <w:b/>
                <w:color w:val="0070C0"/>
                <w:sz w:val="22"/>
                <w:szCs w:val="22"/>
              </w:rPr>
              <w:t xml:space="preserve">Correction of the Second Written </w:t>
            </w:r>
            <w:r>
              <w:rPr>
                <w:b/>
                <w:color w:val="0070C0"/>
                <w:sz w:val="22"/>
                <w:szCs w:val="22"/>
              </w:rPr>
              <w:t>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B9412A" w:rsidRDefault="00B9412A" w:rsidP="00C1237A"/>
    <w:p w:rsidR="00B9412A" w:rsidRDefault="00B9412A" w:rsidP="00C1237A"/>
    <w:p w:rsidR="00B9412A" w:rsidRPr="002B4EE6" w:rsidRDefault="00B9412A" w:rsidP="00C1237A"/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709"/>
        <w:gridCol w:w="8080"/>
        <w:gridCol w:w="567"/>
        <w:gridCol w:w="567"/>
        <w:gridCol w:w="567"/>
      </w:tblGrid>
      <w:tr w:rsidR="00B9412A" w:rsidRPr="00A63A63" w:rsidTr="00EC199F">
        <w:tc>
          <w:tcPr>
            <w:tcW w:w="19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B9412A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B9412A" w:rsidRPr="00A63A63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TIME OUT</w:t>
            </w:r>
          </w:p>
          <w:p w:rsidR="00B9412A" w:rsidRPr="00A63A63" w:rsidRDefault="00B9412A" w:rsidP="00EC199F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>Song – I'm so bored!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EC199F">
            <w:pPr>
              <w:jc w:val="center"/>
              <w:rPr>
                <w:b/>
              </w:rPr>
            </w:pPr>
          </w:p>
          <w:p w:rsidR="00B9412A" w:rsidRDefault="00B9412A" w:rsidP="00EC199F">
            <w:pPr>
              <w:jc w:val="center"/>
              <w:rPr>
                <w:b/>
              </w:rPr>
            </w:pPr>
          </w:p>
          <w:p w:rsidR="00B9412A" w:rsidRPr="00A63A63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B9412A" w:rsidRDefault="00B9412A" w:rsidP="00EC199F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7</w:t>
            </w:r>
          </w:p>
          <w:p w:rsidR="00B9412A" w:rsidRDefault="00B9412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GOOD JOB</w:t>
            </w:r>
          </w:p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7a – Need some cash?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7852" w:rsidRDefault="00B9412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BE27EC">
            <w:r>
              <w:rPr>
                <w:sz w:val="22"/>
                <w:szCs w:val="22"/>
              </w:rPr>
              <w:t>7b –Job satisfaction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ind w:left="-1128" w:firstLine="1128"/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7852" w:rsidRDefault="00B9412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7c – A successful CV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7852" w:rsidRDefault="00B9412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7d  – I quit!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4F71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BE27EC">
            <w:r>
              <w:rPr>
                <w:sz w:val="22"/>
                <w:szCs w:val="22"/>
              </w:rPr>
              <w:t>7e – Sign up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4F71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Cultuere page  - Currencies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4F71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7 Round up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4F71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934589" w:rsidRDefault="00B9412A" w:rsidP="00B71F62">
            <w:r>
              <w:rPr>
                <w:sz w:val="22"/>
                <w:szCs w:val="22"/>
              </w:rPr>
              <w:t>Test 3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B9412A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C1237A">
            <w:pPr>
              <w:jc w:val="center"/>
              <w:rPr>
                <w:b/>
              </w:rPr>
            </w:pPr>
          </w:p>
          <w:p w:rsidR="00B9412A" w:rsidRDefault="00B9412A" w:rsidP="00C1237A">
            <w:pPr>
              <w:jc w:val="center"/>
              <w:rPr>
                <w:b/>
              </w:rPr>
            </w:pPr>
          </w:p>
          <w:p w:rsidR="00B9412A" w:rsidRPr="00A63A63" w:rsidRDefault="00B9412A" w:rsidP="00C1237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B9412A" w:rsidRDefault="00B9412A" w:rsidP="00C1237A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8</w:t>
            </w:r>
          </w:p>
          <w:p w:rsidR="00B9412A" w:rsidRPr="00DE556D" w:rsidRDefault="00B9412A" w:rsidP="00F245E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WAY OF LIFE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4F71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 xml:space="preserve">8a – My kind of music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B63AA0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03A28" w:rsidRDefault="00B9412A" w:rsidP="00B71F62">
            <w:pPr>
              <w:rPr>
                <w:b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Default="00B9412A" w:rsidP="00BE27EC">
            <w:r>
              <w:rPr>
                <w:sz w:val="22"/>
                <w:szCs w:val="22"/>
              </w:rPr>
              <w:t>8b –Cultural differences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ind w:left="-1128" w:firstLine="1128"/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8c –What's cooking?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65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E27EC">
            <w:r>
              <w:rPr>
                <w:sz w:val="22"/>
                <w:szCs w:val="22"/>
              </w:rPr>
              <w:t>8d  – Times past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66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2B6A55" w:rsidRDefault="00B9412A" w:rsidP="00BE27EC">
            <w:r>
              <w:rPr>
                <w:sz w:val="22"/>
                <w:szCs w:val="22"/>
              </w:rPr>
              <w:t>8e – Let's celebrate!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67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EC199F">
            <w:r>
              <w:rPr>
                <w:sz w:val="22"/>
                <w:szCs w:val="22"/>
              </w:rPr>
              <w:t>8 Round up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FB7541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FB754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FB7541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68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>Cross curricular page – Installation Art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817852" w:rsidRDefault="00B9412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>
            <w:r>
              <w:rPr>
                <w:sz w:val="22"/>
                <w:szCs w:val="22"/>
              </w:rPr>
              <w:t xml:space="preserve">British and American English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Pr="00A63A63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B9412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9412A" w:rsidRPr="00A63A63" w:rsidRDefault="00B9412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412A" w:rsidRPr="007B30E6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B9412A" w:rsidRPr="00EC199F" w:rsidRDefault="00B9412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End of term activities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B9412A" w:rsidRDefault="00B9412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B9412A" w:rsidRPr="00C1237A" w:rsidRDefault="00B9412A"/>
    <w:sectPr w:rsidR="00B9412A" w:rsidRPr="00C1237A" w:rsidSect="00C123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1C5"/>
    <w:multiLevelType w:val="hybridMultilevel"/>
    <w:tmpl w:val="4E1E606A"/>
    <w:lvl w:ilvl="0" w:tplc="D8CCC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37A"/>
    <w:rsid w:val="00171B68"/>
    <w:rsid w:val="0017772F"/>
    <w:rsid w:val="001D41FF"/>
    <w:rsid w:val="002B4EE6"/>
    <w:rsid w:val="002B6A55"/>
    <w:rsid w:val="00305525"/>
    <w:rsid w:val="00473D15"/>
    <w:rsid w:val="004A6C76"/>
    <w:rsid w:val="00576E23"/>
    <w:rsid w:val="0072165E"/>
    <w:rsid w:val="007B30E6"/>
    <w:rsid w:val="00803A28"/>
    <w:rsid w:val="00814F71"/>
    <w:rsid w:val="00817852"/>
    <w:rsid w:val="008437C9"/>
    <w:rsid w:val="008569E3"/>
    <w:rsid w:val="00892CCB"/>
    <w:rsid w:val="00934589"/>
    <w:rsid w:val="00970031"/>
    <w:rsid w:val="00991E80"/>
    <w:rsid w:val="00A63A63"/>
    <w:rsid w:val="00A93D82"/>
    <w:rsid w:val="00B37273"/>
    <w:rsid w:val="00B63AA0"/>
    <w:rsid w:val="00B71F62"/>
    <w:rsid w:val="00B9412A"/>
    <w:rsid w:val="00BE27EC"/>
    <w:rsid w:val="00C1237A"/>
    <w:rsid w:val="00C738FA"/>
    <w:rsid w:val="00DE556D"/>
    <w:rsid w:val="00E13376"/>
    <w:rsid w:val="00E17F87"/>
    <w:rsid w:val="00EC199F"/>
    <w:rsid w:val="00EC750E"/>
    <w:rsid w:val="00F245E8"/>
    <w:rsid w:val="00F325DF"/>
    <w:rsid w:val="00F8624F"/>
    <w:rsid w:val="00FB7541"/>
    <w:rsid w:val="00FF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3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23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1237A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237A"/>
    <w:rPr>
      <w:rFonts w:ascii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uiPriority w:val="99"/>
    <w:rsid w:val="00C12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435</Words>
  <Characters>2481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ЕНГЛЕСКИ ЈЕЗИК РАЗРЕД:  1</dc:title>
  <dc:subject/>
  <dc:creator>Ivana</dc:creator>
  <cp:keywords/>
  <dc:description/>
  <cp:lastModifiedBy>vesna.milosevic</cp:lastModifiedBy>
  <cp:revision>2</cp:revision>
  <dcterms:created xsi:type="dcterms:W3CDTF">2014-01-14T07:50:00Z</dcterms:created>
  <dcterms:modified xsi:type="dcterms:W3CDTF">2014-01-14T07:50:00Z</dcterms:modified>
</cp:coreProperties>
</file>